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29E" w:rsidRDefault="006F229E" w:rsidP="00216BA2">
      <w:pPr>
        <w:pStyle w:val="berschrift1"/>
      </w:pPr>
      <w:r>
        <w:t>Begründung</w:t>
      </w:r>
    </w:p>
    <w:p w:rsidR="006F229E" w:rsidRDefault="006F229E" w:rsidP="006F229E">
      <w:r>
        <w:t>Die Begründung ist im Zusammenhang mit dem Bebauungsplan zu lesen.</w:t>
      </w:r>
    </w:p>
    <w:p w:rsidR="00033558" w:rsidRPr="0048530C" w:rsidRDefault="00216BA2" w:rsidP="002F1D5E">
      <w:pPr>
        <w:pStyle w:val="berschrift1"/>
        <w:numPr>
          <w:ilvl w:val="0"/>
          <w:numId w:val="1"/>
        </w:numPr>
      </w:pPr>
      <w:r>
        <w:t>Anlass</w:t>
      </w:r>
    </w:p>
    <w:p w:rsidR="00216BA2" w:rsidRDefault="00542295">
      <w:r>
        <w:t>a</w:t>
      </w:r>
    </w:p>
    <w:p w:rsidR="00216BA2" w:rsidRDefault="00216BA2"/>
    <w:p w:rsidR="00033558" w:rsidRDefault="00216BA2" w:rsidP="00216BA2">
      <w:pPr>
        <w:pStyle w:val="berschrift1"/>
        <w:numPr>
          <w:ilvl w:val="0"/>
          <w:numId w:val="1"/>
        </w:numPr>
      </w:pPr>
      <w:r>
        <w:t>Absichten und Zielsetzung</w:t>
      </w:r>
    </w:p>
    <w:p w:rsidR="00216BA2" w:rsidRDefault="00542295" w:rsidP="00216BA2">
      <w:r>
        <w:t>b</w:t>
      </w:r>
    </w:p>
    <w:p w:rsidR="00216BA2" w:rsidRDefault="00216BA2"/>
    <w:p w:rsidR="00033558" w:rsidRDefault="00216BA2" w:rsidP="00216BA2">
      <w:pPr>
        <w:pStyle w:val="berschrift1"/>
        <w:numPr>
          <w:ilvl w:val="0"/>
          <w:numId w:val="1"/>
        </w:numPr>
      </w:pPr>
      <w:r>
        <w:t>Rechtliche Grundlagen</w:t>
      </w:r>
      <w:r w:rsidR="000B12C0">
        <w:t xml:space="preserve"> </w:t>
      </w:r>
    </w:p>
    <w:p w:rsidR="00216BA2" w:rsidRDefault="00542295">
      <w:r>
        <w:t>c</w:t>
      </w:r>
    </w:p>
    <w:p w:rsidR="00216BA2" w:rsidRDefault="00216BA2"/>
    <w:p w:rsidR="00033558" w:rsidRDefault="00216BA2" w:rsidP="00216BA2">
      <w:pPr>
        <w:pStyle w:val="berschrift1"/>
        <w:numPr>
          <w:ilvl w:val="0"/>
          <w:numId w:val="1"/>
        </w:numPr>
      </w:pPr>
      <w:r>
        <w:t>Inhalt und Bedeutung</w:t>
      </w:r>
    </w:p>
    <w:p w:rsidR="00C37AE1" w:rsidRDefault="00542295" w:rsidP="002F1D5E">
      <w:r>
        <w:t>d</w:t>
      </w:r>
    </w:p>
    <w:p w:rsidR="00C37AE1" w:rsidRDefault="00216BA2" w:rsidP="00216BA2">
      <w:pPr>
        <w:pStyle w:val="berschrift1"/>
        <w:numPr>
          <w:ilvl w:val="0"/>
          <w:numId w:val="1"/>
        </w:numPr>
      </w:pPr>
      <w:r>
        <w:t>Ausgangslage</w:t>
      </w:r>
    </w:p>
    <w:p w:rsidR="00C37AE1" w:rsidRDefault="00542295" w:rsidP="002F1D5E">
      <w:r>
        <w:t>e</w:t>
      </w:r>
    </w:p>
    <w:p w:rsidR="00216BA2" w:rsidRDefault="00216BA2"/>
    <w:p w:rsidR="00C37AE1" w:rsidRDefault="00216BA2" w:rsidP="00216BA2">
      <w:pPr>
        <w:pStyle w:val="berschrift1"/>
        <w:numPr>
          <w:ilvl w:val="0"/>
          <w:numId w:val="1"/>
        </w:numPr>
      </w:pPr>
      <w:r>
        <w:t>Regelungen an Straßen</w:t>
      </w:r>
    </w:p>
    <w:p w:rsidR="00216BA2" w:rsidRDefault="00542295" w:rsidP="00C37AE1">
      <w:r>
        <w:t>f</w:t>
      </w:r>
      <w:r w:rsidR="00216BA2">
        <w:t xml:space="preserve">. </w:t>
      </w:r>
    </w:p>
    <w:p w:rsidR="00C37AE1" w:rsidRDefault="00C37AE1"/>
    <w:p w:rsidR="00C37AE1" w:rsidRDefault="00C37AE1" w:rsidP="00216BA2">
      <w:pPr>
        <w:pStyle w:val="berschrift1"/>
        <w:numPr>
          <w:ilvl w:val="0"/>
          <w:numId w:val="1"/>
        </w:numPr>
      </w:pPr>
      <w:r>
        <w:t>S</w:t>
      </w:r>
      <w:r w:rsidR="00216BA2">
        <w:t>iedlungsstrukturen</w:t>
      </w:r>
    </w:p>
    <w:p w:rsidR="00C37AE1" w:rsidRDefault="00542295" w:rsidP="00C37AE1">
      <w:r>
        <w:t>g</w:t>
      </w:r>
    </w:p>
    <w:p w:rsidR="00C37AE1" w:rsidRDefault="00C37AE1"/>
    <w:p w:rsidR="00C37AE1" w:rsidRDefault="00216BA2" w:rsidP="002F1D5E">
      <w:pPr>
        <w:pStyle w:val="berschrift1"/>
        <w:numPr>
          <w:ilvl w:val="0"/>
          <w:numId w:val="1"/>
        </w:numPr>
      </w:pPr>
      <w:r>
        <w:t>Regionales Entwicklungskonzept</w:t>
      </w:r>
    </w:p>
    <w:p w:rsidR="00C37AE1" w:rsidRDefault="00542295">
      <w:r>
        <w:t>h</w:t>
      </w:r>
    </w:p>
    <w:p w:rsidR="00C37AE1" w:rsidRDefault="00216BA2" w:rsidP="00216BA2">
      <w:pPr>
        <w:pStyle w:val="berschrift1"/>
        <w:numPr>
          <w:ilvl w:val="0"/>
          <w:numId w:val="1"/>
        </w:numPr>
      </w:pPr>
      <w:r>
        <w:lastRenderedPageBreak/>
        <w:t>Stadtentwicklungskonzept</w:t>
      </w:r>
    </w:p>
    <w:p w:rsidR="00216BA2" w:rsidRDefault="00542295" w:rsidP="00C37AE1">
      <w:r>
        <w:t>i</w:t>
      </w:r>
    </w:p>
    <w:p w:rsidR="00C37AE1" w:rsidRDefault="00C37AE1" w:rsidP="00C37AE1"/>
    <w:p w:rsidR="00C37AE1" w:rsidRDefault="00216BA2" w:rsidP="00216BA2">
      <w:pPr>
        <w:pStyle w:val="berschrift1"/>
        <w:numPr>
          <w:ilvl w:val="0"/>
          <w:numId w:val="1"/>
        </w:numPr>
      </w:pPr>
      <w:r>
        <w:t>Fazit</w:t>
      </w:r>
    </w:p>
    <w:p w:rsidR="00216BA2" w:rsidRDefault="00542295" w:rsidP="00216BA2">
      <w:r>
        <w:t>j</w:t>
      </w:r>
    </w:p>
    <w:p w:rsidR="00C37AE1" w:rsidRDefault="00C37AE1" w:rsidP="00C37AE1"/>
    <w:p w:rsidR="00C37AE1" w:rsidRDefault="00C37AE1" w:rsidP="00C37AE1">
      <w:pPr>
        <w:pStyle w:val="berschrift1"/>
        <w:numPr>
          <w:ilvl w:val="0"/>
          <w:numId w:val="1"/>
        </w:numPr>
      </w:pPr>
      <w:r>
        <w:t>Abschluss</w:t>
      </w:r>
    </w:p>
    <w:p w:rsidR="00C37AE1" w:rsidRDefault="00542295" w:rsidP="00C37AE1">
      <w:r>
        <w:t>f</w:t>
      </w:r>
      <w:bookmarkStart w:id="0" w:name="_GoBack"/>
      <w:bookmarkEnd w:id="0"/>
    </w:p>
    <w:p w:rsidR="00C37AE1" w:rsidRDefault="00C37AE1"/>
    <w:sectPr w:rsidR="00C37AE1" w:rsidSect="0067389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9EE" w:rsidRDefault="00B649EE">
      <w:r>
        <w:separator/>
      </w:r>
    </w:p>
  </w:endnote>
  <w:endnote w:type="continuationSeparator" w:id="0">
    <w:p w:rsidR="00B649EE" w:rsidRDefault="00B64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9EE" w:rsidRDefault="00B649EE">
      <w:r>
        <w:separator/>
      </w:r>
    </w:p>
  </w:footnote>
  <w:footnote w:type="continuationSeparator" w:id="0">
    <w:p w:rsidR="00B649EE" w:rsidRDefault="00B649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D12466"/>
    <w:multiLevelType w:val="hybridMultilevel"/>
    <w:tmpl w:val="1ADA71B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558"/>
    <w:rsid w:val="00006B97"/>
    <w:rsid w:val="00033558"/>
    <w:rsid w:val="00051218"/>
    <w:rsid w:val="000B12C0"/>
    <w:rsid w:val="002134AE"/>
    <w:rsid w:val="00216BA2"/>
    <w:rsid w:val="00243318"/>
    <w:rsid w:val="002F1D5E"/>
    <w:rsid w:val="003232CC"/>
    <w:rsid w:val="00365D78"/>
    <w:rsid w:val="003C0DE3"/>
    <w:rsid w:val="0048530C"/>
    <w:rsid w:val="00525700"/>
    <w:rsid w:val="00542295"/>
    <w:rsid w:val="00587F72"/>
    <w:rsid w:val="00594665"/>
    <w:rsid w:val="00673891"/>
    <w:rsid w:val="006A0422"/>
    <w:rsid w:val="006F229E"/>
    <w:rsid w:val="00743BC1"/>
    <w:rsid w:val="00763379"/>
    <w:rsid w:val="00780273"/>
    <w:rsid w:val="00792FFB"/>
    <w:rsid w:val="008F08DC"/>
    <w:rsid w:val="00A172E2"/>
    <w:rsid w:val="00A52D18"/>
    <w:rsid w:val="00A80B94"/>
    <w:rsid w:val="00AA4B85"/>
    <w:rsid w:val="00AD2BE7"/>
    <w:rsid w:val="00B649EE"/>
    <w:rsid w:val="00B86E2B"/>
    <w:rsid w:val="00BE1495"/>
    <w:rsid w:val="00C355AC"/>
    <w:rsid w:val="00C37AE1"/>
    <w:rsid w:val="00CE5165"/>
    <w:rsid w:val="00D0772D"/>
    <w:rsid w:val="00E866E5"/>
    <w:rsid w:val="00EC47F5"/>
    <w:rsid w:val="00F12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" w:hAnsi="Times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010021"/>
    <w:pPr>
      <w:jc w:val="both"/>
    </w:pPr>
    <w:rPr>
      <w:rFonts w:ascii="Times New Roman" w:hAnsi="Times New Roman"/>
      <w:sz w:val="24"/>
      <w:lang w:eastAsia="de-DE"/>
    </w:rPr>
  </w:style>
  <w:style w:type="paragraph" w:styleId="berschrift1">
    <w:name w:val="heading 1"/>
    <w:basedOn w:val="Standard"/>
    <w:next w:val="Standard"/>
    <w:qFormat/>
    <w:rsid w:val="00BB4F5A"/>
    <w:pPr>
      <w:keepNext/>
      <w:tabs>
        <w:tab w:val="left" w:pos="1134"/>
      </w:tabs>
      <w:spacing w:before="360" w:after="240"/>
      <w:ind w:left="1134" w:hanging="1134"/>
      <w:outlineLvl w:val="0"/>
    </w:pPr>
    <w:rPr>
      <w:b/>
      <w:spacing w:val="20"/>
      <w:kern w:val="32"/>
      <w:sz w:val="36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0512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" w:hAnsi="Times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010021"/>
    <w:pPr>
      <w:jc w:val="both"/>
    </w:pPr>
    <w:rPr>
      <w:rFonts w:ascii="Times New Roman" w:hAnsi="Times New Roman"/>
      <w:sz w:val="24"/>
      <w:lang w:eastAsia="de-DE"/>
    </w:rPr>
  </w:style>
  <w:style w:type="paragraph" w:styleId="berschrift1">
    <w:name w:val="heading 1"/>
    <w:basedOn w:val="Standard"/>
    <w:next w:val="Standard"/>
    <w:qFormat/>
    <w:rsid w:val="00BB4F5A"/>
    <w:pPr>
      <w:keepNext/>
      <w:tabs>
        <w:tab w:val="left" w:pos="1134"/>
      </w:tabs>
      <w:spacing w:before="360" w:after="240"/>
      <w:ind w:left="1134" w:hanging="1134"/>
      <w:outlineLvl w:val="0"/>
    </w:pPr>
    <w:rPr>
      <w:b/>
      <w:spacing w:val="20"/>
      <w:kern w:val="32"/>
      <w:sz w:val="36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0512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9A2A652A.dotm</Template>
  <TotalTime>0</TotalTime>
  <Pages>2</Pages>
  <Words>52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Begründung</vt:lpstr>
    </vt:vector>
  </TitlesOfParts>
  <Company>..</Company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Begründung</dc:title>
  <dc:subject>ND86</dc:subject>
  <dc:creator>Christian Evers und Rudolf Hennemann</dc:creator>
  <cp:lastModifiedBy>Ottsen, Bianka (Dataport)</cp:lastModifiedBy>
  <cp:revision>2</cp:revision>
  <cp:lastPrinted>2006-07-11T16:02:00Z</cp:lastPrinted>
  <dcterms:created xsi:type="dcterms:W3CDTF">2017-07-19T11:00:00Z</dcterms:created>
  <dcterms:modified xsi:type="dcterms:W3CDTF">2017-07-19T11:00:00Z</dcterms:modified>
</cp:coreProperties>
</file>